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81" w:rsidRPr="00CA7C3D" w:rsidRDefault="0046008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60081" w:rsidRPr="00CA7C3D" w:rsidRDefault="0046008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60081" w:rsidRPr="00CA7C3D" w:rsidRDefault="0046008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60081" w:rsidRPr="00CA7C3D" w:rsidRDefault="0046008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60081" w:rsidRPr="00CA7C3D" w:rsidRDefault="0046008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16.12.2022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375</w:t>
      </w:r>
    </w:p>
    <w:p w:rsidR="00460081" w:rsidRPr="00CA7C3D" w:rsidRDefault="0046008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60081" w:rsidRPr="00CA7C3D" w:rsidRDefault="0046008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460081" w:rsidRPr="00CA7C3D" w:rsidRDefault="0046008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60081" w:rsidRPr="00FC5F2F" w:rsidRDefault="0046008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 xml:space="preserve"> «Об утверждении Генерального плана</w:t>
      </w:r>
      <w:r>
        <w:t>Березинского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460081" w:rsidRDefault="0046008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60081" w:rsidRPr="00336C1F" w:rsidRDefault="0046008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60081" w:rsidRPr="00F13FF3" w:rsidRDefault="00460081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60081" w:rsidRPr="00F13FF3" w:rsidRDefault="004600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50247</w:t>
      </w:r>
      <w:r w:rsidRPr="00F13FF3">
        <w:rPr>
          <w:lang w:eastAsia="ru-RU"/>
        </w:rPr>
        <w:t>кв.м;</w:t>
      </w:r>
    </w:p>
    <w:p w:rsidR="00460081" w:rsidRPr="00F13FF3" w:rsidRDefault="004600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Березинское</w:t>
      </w:r>
      <w:r w:rsidRPr="00F13FF3">
        <w:rPr>
          <w:lang w:eastAsia="ru-RU"/>
        </w:rPr>
        <w:t xml:space="preserve"> сельское поселение;</w:t>
      </w:r>
    </w:p>
    <w:p w:rsidR="00460081" w:rsidRPr="00F13FF3" w:rsidRDefault="004600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460081" w:rsidRDefault="0046008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136 338</w:t>
      </w:r>
      <w:r w:rsidRPr="00250EE0">
        <w:rPr>
          <w:lang w:eastAsia="ru-RU"/>
        </w:rPr>
        <w:t>кв.м;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</w:t>
      </w:r>
      <w:r>
        <w:rPr>
          <w:lang w:eastAsia="ru-RU"/>
        </w:rPr>
        <w:t xml:space="preserve">.20 </w:t>
      </w:r>
      <w:r w:rsidRPr="00250EE0">
        <w:rPr>
          <w:lang w:eastAsia="ru-RU"/>
        </w:rPr>
        <w:t>;</w:t>
      </w:r>
    </w:p>
    <w:bookmarkEnd w:id="1"/>
    <w:p w:rsidR="00460081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265964</w:t>
      </w:r>
      <w:r w:rsidRPr="00250EE0">
        <w:rPr>
          <w:lang w:eastAsia="ru-RU"/>
        </w:rPr>
        <w:t>кв.м;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1.</w:t>
      </w:r>
      <w:r>
        <w:rPr>
          <w:lang w:eastAsia="ru-RU"/>
        </w:rPr>
        <w:t>20</w:t>
      </w:r>
      <w:r w:rsidRPr="00250EE0">
        <w:rPr>
          <w:lang w:eastAsia="ru-RU"/>
        </w:rPr>
        <w:t xml:space="preserve">;  </w:t>
      </w:r>
      <w:bookmarkEnd w:id="2"/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140206</w:t>
      </w:r>
      <w:r w:rsidRPr="00250EE0">
        <w:rPr>
          <w:lang w:eastAsia="ru-RU"/>
        </w:rPr>
        <w:t>кв.м;</w:t>
      </w:r>
    </w:p>
    <w:p w:rsidR="00460081" w:rsidRPr="00250EE0" w:rsidRDefault="0046008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460081" w:rsidRDefault="00460081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60081" w:rsidRDefault="00460081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530166</w:t>
      </w:r>
      <w:r w:rsidRPr="00250EE0">
        <w:rPr>
          <w:lang w:eastAsia="ru-RU"/>
        </w:rPr>
        <w:t>кв.м;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460081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60081" w:rsidRPr="00F13FF3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780 678</w:t>
      </w:r>
      <w:r w:rsidRPr="00250EE0">
        <w:rPr>
          <w:lang w:eastAsia="ru-RU"/>
        </w:rPr>
        <w:t>кв.м;</w:t>
      </w:r>
    </w:p>
    <w:p w:rsidR="00460081" w:rsidRPr="00250EE0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460081" w:rsidRDefault="00460081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60081" w:rsidRPr="00F13FF3" w:rsidRDefault="00460081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60081" w:rsidRPr="00F13FF3" w:rsidRDefault="0046008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460081" w:rsidRPr="00F13FF3" w:rsidRDefault="0046008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60081" w:rsidRPr="0050051F" w:rsidRDefault="004600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460081" w:rsidRPr="0050051F" w:rsidRDefault="004600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60081" w:rsidRPr="0050051F" w:rsidRDefault="004600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60081" w:rsidRDefault="0046008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460081" w:rsidRDefault="00460081" w:rsidP="00095619">
      <w:pPr>
        <w:spacing w:line="240" w:lineRule="auto"/>
        <w:jc w:val="both"/>
        <w:rPr>
          <w:lang w:eastAsia="ru-RU"/>
        </w:rPr>
      </w:pPr>
    </w:p>
    <w:p w:rsidR="00460081" w:rsidRDefault="00460081" w:rsidP="00095619">
      <w:pPr>
        <w:spacing w:line="240" w:lineRule="auto"/>
        <w:rPr>
          <w:lang w:eastAsia="ru-RU"/>
        </w:rPr>
      </w:pPr>
    </w:p>
    <w:p w:rsidR="00460081" w:rsidRPr="0050051F" w:rsidRDefault="00460081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главы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460081" w:rsidRPr="0050051F" w:rsidRDefault="00460081" w:rsidP="00095619">
      <w:pPr>
        <w:spacing w:line="240" w:lineRule="auto"/>
        <w:rPr>
          <w:lang w:eastAsia="ru-RU"/>
        </w:rPr>
      </w:pPr>
    </w:p>
    <w:p w:rsidR="00460081" w:rsidRPr="0050051F" w:rsidRDefault="00460081" w:rsidP="00095619">
      <w:pPr>
        <w:spacing w:line="240" w:lineRule="auto"/>
        <w:rPr>
          <w:lang w:eastAsia="ru-RU"/>
        </w:rPr>
      </w:pPr>
    </w:p>
    <w:p w:rsidR="00460081" w:rsidRDefault="00460081" w:rsidP="00102B37">
      <w:pPr>
        <w:spacing w:line="240" w:lineRule="auto"/>
        <w:rPr>
          <w:lang w:eastAsia="ru-RU"/>
        </w:rPr>
      </w:pPr>
    </w:p>
    <w:p w:rsidR="00460081" w:rsidRPr="0050051F" w:rsidRDefault="00460081" w:rsidP="00095619">
      <w:pPr>
        <w:spacing w:line="240" w:lineRule="auto"/>
        <w:rPr>
          <w:lang w:eastAsia="ru-RU"/>
        </w:rPr>
      </w:pPr>
    </w:p>
    <w:p w:rsidR="00460081" w:rsidRPr="00060422" w:rsidRDefault="00460081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60081" w:rsidRPr="00336C1F" w:rsidRDefault="00460081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60081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081" w:rsidRDefault="00460081" w:rsidP="006F0F01">
      <w:pPr>
        <w:spacing w:line="240" w:lineRule="auto"/>
      </w:pPr>
      <w:r>
        <w:separator/>
      </w:r>
    </w:p>
  </w:endnote>
  <w:endnote w:type="continuationSeparator" w:id="1">
    <w:p w:rsidR="00460081" w:rsidRDefault="0046008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081" w:rsidRDefault="00460081" w:rsidP="006F0F01">
      <w:pPr>
        <w:spacing w:line="240" w:lineRule="auto"/>
      </w:pPr>
      <w:r>
        <w:separator/>
      </w:r>
    </w:p>
  </w:footnote>
  <w:footnote w:type="continuationSeparator" w:id="1">
    <w:p w:rsidR="00460081" w:rsidRDefault="0046008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E2B95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37CA2"/>
    <w:rsid w:val="00370C22"/>
    <w:rsid w:val="00372606"/>
    <w:rsid w:val="00453CB3"/>
    <w:rsid w:val="00460081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24E0"/>
    <w:rsid w:val="005B7825"/>
    <w:rsid w:val="005C384D"/>
    <w:rsid w:val="005F32CF"/>
    <w:rsid w:val="005F3D37"/>
    <w:rsid w:val="00656CF8"/>
    <w:rsid w:val="00664215"/>
    <w:rsid w:val="0069515C"/>
    <w:rsid w:val="006B355E"/>
    <w:rsid w:val="006B5B5F"/>
    <w:rsid w:val="006D1CA3"/>
    <w:rsid w:val="006E6110"/>
    <w:rsid w:val="006F0F01"/>
    <w:rsid w:val="006F3730"/>
    <w:rsid w:val="007252FC"/>
    <w:rsid w:val="00764993"/>
    <w:rsid w:val="007A049E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5639"/>
    <w:rsid w:val="00C17BCE"/>
    <w:rsid w:val="00C208A1"/>
    <w:rsid w:val="00C27A5F"/>
    <w:rsid w:val="00C64F97"/>
    <w:rsid w:val="00C85A88"/>
    <w:rsid w:val="00CA7C3D"/>
    <w:rsid w:val="00D07175"/>
    <w:rsid w:val="00D71959"/>
    <w:rsid w:val="00DC310F"/>
    <w:rsid w:val="00DC35FF"/>
    <w:rsid w:val="00DE4856"/>
    <w:rsid w:val="00E41AF8"/>
    <w:rsid w:val="00E46D8F"/>
    <w:rsid w:val="00E474A3"/>
    <w:rsid w:val="00E53921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3C56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C5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1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3</Pages>
  <Words>970</Words>
  <Characters>5533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2022-12-20T06:30:00Z</cp:lastPrinted>
  <dcterms:created xsi:type="dcterms:W3CDTF">2021-06-24T09:26:00Z</dcterms:created>
  <dcterms:modified xsi:type="dcterms:W3CDTF">2022-12-29T13:17:00Z</dcterms:modified>
</cp:coreProperties>
</file>